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2D5" w:rsidRPr="00A40501" w:rsidRDefault="00420AE8" w:rsidP="00C102D5">
      <w:pPr>
        <w:pStyle w:val="a4"/>
        <w:rPr>
          <w:sz w:val="24"/>
          <w:szCs w:val="20"/>
        </w:rPr>
      </w:pPr>
      <w:r>
        <w:rPr>
          <w:sz w:val="24"/>
          <w:szCs w:val="20"/>
        </w:rPr>
        <w:t>Отчет о</w:t>
      </w:r>
      <w:r w:rsidR="00C102D5" w:rsidRPr="00A40501">
        <w:rPr>
          <w:sz w:val="24"/>
          <w:szCs w:val="20"/>
        </w:rPr>
        <w:t xml:space="preserve"> доход</w:t>
      </w:r>
      <w:r>
        <w:rPr>
          <w:sz w:val="24"/>
          <w:szCs w:val="20"/>
        </w:rPr>
        <w:t>ах</w:t>
      </w:r>
      <w:r w:rsidR="00C102D5" w:rsidRPr="00A40501">
        <w:rPr>
          <w:sz w:val="24"/>
          <w:szCs w:val="20"/>
        </w:rPr>
        <w:t xml:space="preserve"> и расход</w:t>
      </w:r>
      <w:r>
        <w:rPr>
          <w:sz w:val="24"/>
          <w:szCs w:val="20"/>
        </w:rPr>
        <w:t>ах</w:t>
      </w:r>
      <w:r w:rsidR="00C102D5" w:rsidRPr="00A40501">
        <w:rPr>
          <w:sz w:val="24"/>
          <w:szCs w:val="20"/>
        </w:rPr>
        <w:t xml:space="preserve"> </w:t>
      </w:r>
    </w:p>
    <w:p w:rsidR="00C102D5" w:rsidRPr="00A40501" w:rsidRDefault="00C102D5" w:rsidP="00C102D5">
      <w:pPr>
        <w:pStyle w:val="a3"/>
        <w:rPr>
          <w:sz w:val="24"/>
          <w:szCs w:val="20"/>
        </w:rPr>
      </w:pPr>
      <w:r w:rsidRPr="00A40501">
        <w:rPr>
          <w:sz w:val="24"/>
          <w:szCs w:val="20"/>
        </w:rPr>
        <w:t xml:space="preserve">по жилому дому ул. Хользунова, 70 </w:t>
      </w:r>
      <w:r w:rsidR="00F241D3">
        <w:rPr>
          <w:sz w:val="24"/>
          <w:szCs w:val="20"/>
        </w:rPr>
        <w:t>а</w:t>
      </w:r>
    </w:p>
    <w:p w:rsidR="00C102D5" w:rsidRPr="00A40501" w:rsidRDefault="00420AE8" w:rsidP="00C102D5">
      <w:pPr>
        <w:pStyle w:val="a3"/>
        <w:rPr>
          <w:sz w:val="24"/>
          <w:szCs w:val="20"/>
        </w:rPr>
      </w:pPr>
      <w:r>
        <w:rPr>
          <w:sz w:val="24"/>
          <w:szCs w:val="20"/>
        </w:rPr>
        <w:t>з</w:t>
      </w:r>
      <w:r w:rsidR="00C102D5" w:rsidRPr="00A40501">
        <w:rPr>
          <w:sz w:val="24"/>
          <w:szCs w:val="20"/>
        </w:rPr>
        <w:t>а 20</w:t>
      </w:r>
      <w:r w:rsidR="0047411C">
        <w:rPr>
          <w:sz w:val="24"/>
          <w:szCs w:val="20"/>
        </w:rPr>
        <w:t>1</w:t>
      </w:r>
      <w:r w:rsidR="00C102D5" w:rsidRPr="00A40501">
        <w:rPr>
          <w:sz w:val="24"/>
          <w:szCs w:val="20"/>
        </w:rPr>
        <w:t>0 г.</w:t>
      </w:r>
    </w:p>
    <w:p w:rsidR="00953C21" w:rsidRPr="008C1026" w:rsidRDefault="00953C21" w:rsidP="00C102D5">
      <w:pPr>
        <w:pStyle w:val="a3"/>
        <w:rPr>
          <w:sz w:val="20"/>
          <w:szCs w:val="20"/>
        </w:rPr>
      </w:pPr>
    </w:p>
    <w:p w:rsidR="00C102D5" w:rsidRPr="008C1026" w:rsidRDefault="00C102D5" w:rsidP="00C102D5">
      <w:pPr>
        <w:jc w:val="both"/>
        <w:rPr>
          <w:sz w:val="20"/>
          <w:szCs w:val="20"/>
        </w:rPr>
      </w:pPr>
      <w:r w:rsidRPr="008C1026">
        <w:rPr>
          <w:sz w:val="20"/>
          <w:szCs w:val="20"/>
        </w:rPr>
        <w:t>Общая площадь – 2954 м</w:t>
      </w:r>
      <w:r w:rsidRPr="008C1026">
        <w:rPr>
          <w:sz w:val="20"/>
          <w:szCs w:val="20"/>
          <w:vertAlign w:val="superscript"/>
        </w:rPr>
        <w:t>2</w:t>
      </w:r>
    </w:p>
    <w:p w:rsidR="00953C21" w:rsidRDefault="00C102D5" w:rsidP="00C102D5">
      <w:pPr>
        <w:jc w:val="both"/>
        <w:rPr>
          <w:sz w:val="20"/>
          <w:szCs w:val="20"/>
        </w:rPr>
      </w:pPr>
      <w:r w:rsidRPr="008C1026">
        <w:rPr>
          <w:sz w:val="20"/>
          <w:szCs w:val="20"/>
        </w:rPr>
        <w:t>В т.ч. площадь жилых помещений – 2791</w:t>
      </w:r>
      <w:r w:rsidR="00953C21">
        <w:rPr>
          <w:sz w:val="20"/>
          <w:szCs w:val="20"/>
        </w:rPr>
        <w:t xml:space="preserve"> м2</w:t>
      </w:r>
    </w:p>
    <w:p w:rsidR="00C102D5" w:rsidRPr="008C1026" w:rsidRDefault="00953C21" w:rsidP="00C102D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- площадь нежилых</w:t>
      </w:r>
      <w:r w:rsidR="006B1D9F">
        <w:rPr>
          <w:sz w:val="20"/>
          <w:szCs w:val="20"/>
        </w:rPr>
        <w:t xml:space="preserve"> </w:t>
      </w:r>
      <w:r>
        <w:rPr>
          <w:sz w:val="20"/>
          <w:szCs w:val="20"/>
        </w:rPr>
        <w:t>помещений – 163 м2</w:t>
      </w:r>
    </w:p>
    <w:p w:rsidR="00C102D5" w:rsidRPr="008C1026" w:rsidRDefault="00C102D5" w:rsidP="00C102D5">
      <w:pPr>
        <w:jc w:val="both"/>
        <w:rPr>
          <w:sz w:val="20"/>
          <w:szCs w:val="20"/>
        </w:rPr>
      </w:pPr>
      <w:r w:rsidRPr="008C1026">
        <w:rPr>
          <w:sz w:val="20"/>
          <w:szCs w:val="20"/>
        </w:rPr>
        <w:t>Количество квартир – 50</w:t>
      </w:r>
    </w:p>
    <w:p w:rsidR="00C102D5" w:rsidRPr="008C1026" w:rsidRDefault="00C102D5" w:rsidP="00C102D5">
      <w:pPr>
        <w:jc w:val="both"/>
        <w:rPr>
          <w:sz w:val="20"/>
          <w:szCs w:val="20"/>
        </w:rPr>
      </w:pPr>
      <w:r w:rsidRPr="008C1026">
        <w:rPr>
          <w:sz w:val="20"/>
          <w:szCs w:val="20"/>
        </w:rPr>
        <w:t xml:space="preserve">Уборочная площадь л/клеток – </w:t>
      </w:r>
      <w:smartTag w:uri="urn:schemas-microsoft-com:office:smarttags" w:element="metricconverter">
        <w:smartTagPr>
          <w:attr w:name="ProductID" w:val="422 м2"/>
        </w:smartTagPr>
        <w:r w:rsidRPr="008C1026">
          <w:rPr>
            <w:sz w:val="20"/>
            <w:szCs w:val="20"/>
          </w:rPr>
          <w:t>422 м</w:t>
        </w:r>
        <w:r w:rsidRPr="008C1026">
          <w:rPr>
            <w:sz w:val="20"/>
            <w:szCs w:val="20"/>
            <w:vertAlign w:val="superscript"/>
          </w:rPr>
          <w:t>2</w:t>
        </w:r>
      </w:smartTag>
    </w:p>
    <w:p w:rsidR="00C102D5" w:rsidRPr="008C1026" w:rsidRDefault="00C102D5" w:rsidP="00C102D5">
      <w:pPr>
        <w:jc w:val="both"/>
        <w:rPr>
          <w:sz w:val="20"/>
          <w:szCs w:val="20"/>
        </w:rPr>
      </w:pPr>
      <w:r w:rsidRPr="008C1026">
        <w:rPr>
          <w:sz w:val="20"/>
          <w:szCs w:val="20"/>
        </w:rPr>
        <w:t>Уборочная площадь двора – 2035 м</w:t>
      </w:r>
      <w:r w:rsidRPr="008C1026">
        <w:rPr>
          <w:sz w:val="20"/>
          <w:szCs w:val="20"/>
          <w:vertAlign w:val="superscript"/>
        </w:rPr>
        <w:t>2</w:t>
      </w:r>
    </w:p>
    <w:p w:rsidR="00C102D5" w:rsidRPr="008C1026" w:rsidRDefault="00C102D5" w:rsidP="00C102D5">
      <w:pPr>
        <w:jc w:val="both"/>
        <w:rPr>
          <w:sz w:val="20"/>
          <w:szCs w:val="20"/>
        </w:rPr>
      </w:pPr>
      <w:r w:rsidRPr="008C1026">
        <w:rPr>
          <w:sz w:val="20"/>
          <w:szCs w:val="20"/>
        </w:rPr>
        <w:t>Стояков - отопления – 2</w:t>
      </w:r>
      <w:r w:rsidR="00953C21">
        <w:rPr>
          <w:sz w:val="20"/>
          <w:szCs w:val="20"/>
        </w:rPr>
        <w:t>3</w:t>
      </w:r>
    </w:p>
    <w:p w:rsidR="00C102D5" w:rsidRPr="008C1026" w:rsidRDefault="00C102D5" w:rsidP="00C102D5">
      <w:pPr>
        <w:jc w:val="both"/>
        <w:rPr>
          <w:sz w:val="20"/>
          <w:szCs w:val="20"/>
        </w:rPr>
      </w:pPr>
      <w:r w:rsidRPr="008C1026">
        <w:rPr>
          <w:sz w:val="20"/>
          <w:szCs w:val="20"/>
        </w:rPr>
        <w:t>Количество лифтов - 1</w:t>
      </w:r>
    </w:p>
    <w:p w:rsidR="00C102D5" w:rsidRPr="008C1026" w:rsidRDefault="00C102D5" w:rsidP="00C102D5">
      <w:pPr>
        <w:pStyle w:val="a3"/>
        <w:rPr>
          <w:sz w:val="20"/>
          <w:szCs w:val="20"/>
        </w:rPr>
      </w:pPr>
    </w:p>
    <w:p w:rsidR="00C102D5" w:rsidRPr="008C1026" w:rsidRDefault="00C102D5" w:rsidP="00C102D5">
      <w:pPr>
        <w:jc w:val="right"/>
        <w:rPr>
          <w:sz w:val="20"/>
          <w:szCs w:val="20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3"/>
        <w:gridCol w:w="2835"/>
      </w:tblGrid>
      <w:tr w:rsidR="00953C21" w:rsidRPr="008C1026" w:rsidTr="00F241D3">
        <w:tc>
          <w:tcPr>
            <w:tcW w:w="7763" w:type="dxa"/>
          </w:tcPr>
          <w:p w:rsidR="00953C21" w:rsidRPr="008C1026" w:rsidRDefault="00953C21" w:rsidP="00E9024E">
            <w:pPr>
              <w:pStyle w:val="1"/>
              <w:rPr>
                <w:sz w:val="20"/>
                <w:szCs w:val="20"/>
              </w:rPr>
            </w:pPr>
          </w:p>
          <w:p w:rsidR="00953C21" w:rsidRPr="008C1026" w:rsidRDefault="00953C21" w:rsidP="00E9024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953C21" w:rsidRPr="008C1026" w:rsidRDefault="00420AE8" w:rsidP="0047411C">
            <w:pPr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  <w:r w:rsidR="00953C21" w:rsidRPr="008C1026">
              <w:rPr>
                <w:sz w:val="20"/>
                <w:szCs w:val="20"/>
              </w:rPr>
              <w:t xml:space="preserve"> 20</w:t>
            </w:r>
            <w:r w:rsidR="0047411C">
              <w:rPr>
                <w:sz w:val="20"/>
                <w:szCs w:val="20"/>
              </w:rPr>
              <w:t>1</w:t>
            </w:r>
            <w:r w:rsidR="00953C21" w:rsidRPr="008C1026">
              <w:rPr>
                <w:sz w:val="20"/>
                <w:szCs w:val="20"/>
              </w:rPr>
              <w:t>0 г.</w:t>
            </w:r>
            <w:r w:rsidR="00953C21">
              <w:rPr>
                <w:sz w:val="20"/>
                <w:szCs w:val="20"/>
              </w:rPr>
              <w:t>, тыс.руб.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E9024E">
            <w:pPr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8C1026">
              <w:rPr>
                <w:b/>
                <w:sz w:val="20"/>
                <w:szCs w:val="20"/>
              </w:rPr>
              <w:t>Доходы</w:t>
            </w:r>
          </w:p>
        </w:tc>
        <w:tc>
          <w:tcPr>
            <w:tcW w:w="2835" w:type="dxa"/>
          </w:tcPr>
          <w:p w:rsidR="00953C21" w:rsidRPr="008C1026" w:rsidRDefault="00953C21" w:rsidP="00E9024E">
            <w:pPr>
              <w:jc w:val="center"/>
              <w:rPr>
                <w:sz w:val="20"/>
                <w:szCs w:val="20"/>
              </w:rPr>
            </w:pP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E9024E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Начисления населению за содержание и ремонт жилья</w:t>
            </w:r>
          </w:p>
          <w:p w:rsidR="00953C21" w:rsidRDefault="00953C21" w:rsidP="00E9024E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 xml:space="preserve">За нежилые помещения  </w:t>
            </w:r>
          </w:p>
          <w:p w:rsidR="00F241D3" w:rsidRPr="008C1026" w:rsidRDefault="00F241D3" w:rsidP="00E902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рекламу в подъезде</w:t>
            </w:r>
          </w:p>
        </w:tc>
        <w:tc>
          <w:tcPr>
            <w:tcW w:w="2835" w:type="dxa"/>
          </w:tcPr>
          <w:p w:rsidR="00953C21" w:rsidRDefault="00953C21" w:rsidP="00E9024E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2</w:t>
            </w:r>
            <w:r w:rsidR="0047411C">
              <w:rPr>
                <w:sz w:val="20"/>
                <w:szCs w:val="20"/>
              </w:rPr>
              <w:t>4</w:t>
            </w:r>
            <w:r w:rsidR="00AB3F8D">
              <w:rPr>
                <w:sz w:val="20"/>
                <w:szCs w:val="20"/>
              </w:rPr>
              <w:t>3</w:t>
            </w:r>
            <w:r w:rsidRPr="008C1026">
              <w:rPr>
                <w:sz w:val="20"/>
                <w:szCs w:val="20"/>
              </w:rPr>
              <w:t>,</w:t>
            </w:r>
            <w:r w:rsidR="00AB3F8D">
              <w:rPr>
                <w:sz w:val="20"/>
                <w:szCs w:val="20"/>
              </w:rPr>
              <w:t>8</w:t>
            </w:r>
          </w:p>
          <w:p w:rsidR="00F241D3" w:rsidRDefault="00F241D3" w:rsidP="00E902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7411C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,8</w:t>
            </w:r>
          </w:p>
          <w:p w:rsidR="00953C21" w:rsidRPr="008C1026" w:rsidRDefault="00F241D3" w:rsidP="00F241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E9024E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За прокладку кабельных сетей при установке Интернета</w:t>
            </w:r>
          </w:p>
        </w:tc>
        <w:tc>
          <w:tcPr>
            <w:tcW w:w="2835" w:type="dxa"/>
          </w:tcPr>
          <w:p w:rsidR="00953C21" w:rsidRPr="008C1026" w:rsidRDefault="00953C21" w:rsidP="00E9024E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3,6</w:t>
            </w:r>
          </w:p>
        </w:tc>
      </w:tr>
      <w:tr w:rsidR="00E04C08" w:rsidRPr="008C1026" w:rsidTr="00F241D3">
        <w:tc>
          <w:tcPr>
            <w:tcW w:w="7763" w:type="dxa"/>
          </w:tcPr>
          <w:p w:rsidR="00E04C08" w:rsidRPr="008C1026" w:rsidRDefault="00E04C08" w:rsidP="00E902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предоставления платных услуг</w:t>
            </w:r>
          </w:p>
        </w:tc>
        <w:tc>
          <w:tcPr>
            <w:tcW w:w="2835" w:type="dxa"/>
          </w:tcPr>
          <w:p w:rsidR="00E04C08" w:rsidRPr="008C1026" w:rsidRDefault="00E04C08" w:rsidP="00E902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E9024E">
            <w:pPr>
              <w:jc w:val="center"/>
              <w:rPr>
                <w:b/>
                <w:sz w:val="20"/>
                <w:szCs w:val="20"/>
              </w:rPr>
            </w:pPr>
            <w:r w:rsidRPr="008C1026">
              <w:rPr>
                <w:b/>
                <w:sz w:val="20"/>
                <w:szCs w:val="20"/>
              </w:rPr>
              <w:t>Итого доходов</w:t>
            </w:r>
          </w:p>
        </w:tc>
        <w:tc>
          <w:tcPr>
            <w:tcW w:w="2835" w:type="dxa"/>
          </w:tcPr>
          <w:p w:rsidR="00953C21" w:rsidRPr="008C1026" w:rsidRDefault="00953C21" w:rsidP="00E04C08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2</w:t>
            </w:r>
            <w:r w:rsidR="00E04C08">
              <w:rPr>
                <w:sz w:val="20"/>
                <w:szCs w:val="20"/>
              </w:rPr>
              <w:t>66</w:t>
            </w:r>
            <w:r w:rsidRPr="008C1026">
              <w:rPr>
                <w:sz w:val="20"/>
                <w:szCs w:val="20"/>
              </w:rPr>
              <w:t>,</w:t>
            </w:r>
            <w:r w:rsidR="00E04C08">
              <w:rPr>
                <w:sz w:val="20"/>
                <w:szCs w:val="20"/>
              </w:rPr>
              <w:t>6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E9024E">
            <w:pPr>
              <w:jc w:val="center"/>
              <w:rPr>
                <w:b/>
                <w:sz w:val="20"/>
                <w:szCs w:val="20"/>
              </w:rPr>
            </w:pPr>
            <w:r w:rsidRPr="008C1026">
              <w:rPr>
                <w:b/>
                <w:sz w:val="20"/>
                <w:szCs w:val="20"/>
              </w:rPr>
              <w:t>Расходы</w:t>
            </w:r>
          </w:p>
        </w:tc>
        <w:tc>
          <w:tcPr>
            <w:tcW w:w="2835" w:type="dxa"/>
          </w:tcPr>
          <w:p w:rsidR="00953C21" w:rsidRPr="008C1026" w:rsidRDefault="00953C21" w:rsidP="00E9024E">
            <w:pPr>
              <w:jc w:val="center"/>
              <w:rPr>
                <w:sz w:val="20"/>
                <w:szCs w:val="20"/>
              </w:rPr>
            </w:pP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E9024E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2835" w:type="dxa"/>
          </w:tcPr>
          <w:p w:rsidR="00953C21" w:rsidRPr="008C1026" w:rsidRDefault="00953C21" w:rsidP="00E9024E">
            <w:pPr>
              <w:jc w:val="center"/>
              <w:rPr>
                <w:sz w:val="20"/>
                <w:szCs w:val="20"/>
              </w:rPr>
            </w:pP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A07AB6">
            <w:pPr>
              <w:jc w:val="center"/>
              <w:rPr>
                <w:bCs/>
                <w:sz w:val="20"/>
                <w:szCs w:val="20"/>
              </w:rPr>
            </w:pPr>
            <w:r w:rsidRPr="008C1026">
              <w:rPr>
                <w:bCs/>
                <w:sz w:val="20"/>
                <w:szCs w:val="20"/>
              </w:rPr>
              <w:t>- дворника  - 0,</w:t>
            </w:r>
            <w:r w:rsidR="00A07AB6">
              <w:rPr>
                <w:bCs/>
                <w:sz w:val="20"/>
                <w:szCs w:val="20"/>
              </w:rPr>
              <w:t>8</w:t>
            </w:r>
            <w:r w:rsidR="00E04C08">
              <w:rPr>
                <w:bCs/>
                <w:sz w:val="20"/>
                <w:szCs w:val="20"/>
              </w:rPr>
              <w:t xml:space="preserve"> </w:t>
            </w:r>
            <w:r w:rsidR="003445F8">
              <w:rPr>
                <w:bCs/>
                <w:sz w:val="20"/>
                <w:szCs w:val="20"/>
              </w:rPr>
              <w:t>ед., уборщика л/клеток – 0,5 ед.</w:t>
            </w:r>
          </w:p>
        </w:tc>
        <w:tc>
          <w:tcPr>
            <w:tcW w:w="2835" w:type="dxa"/>
          </w:tcPr>
          <w:p w:rsidR="00953C21" w:rsidRPr="008C1026" w:rsidRDefault="003445F8" w:rsidP="00E04C0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96</w:t>
            </w:r>
            <w:r w:rsidR="00953C21" w:rsidRPr="008C1026">
              <w:rPr>
                <w:bCs/>
                <w:sz w:val="20"/>
                <w:szCs w:val="20"/>
              </w:rPr>
              <w:t>,</w:t>
            </w:r>
            <w:r w:rsidR="00E04C08">
              <w:rPr>
                <w:bCs/>
                <w:sz w:val="20"/>
                <w:szCs w:val="20"/>
              </w:rPr>
              <w:t>7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6F7BF0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- мастер (0,</w:t>
            </w:r>
            <w:r w:rsidR="006F7BF0">
              <w:rPr>
                <w:sz w:val="20"/>
                <w:szCs w:val="20"/>
              </w:rPr>
              <w:t>06</w:t>
            </w:r>
            <w:r w:rsidRPr="008C1026">
              <w:rPr>
                <w:sz w:val="20"/>
                <w:szCs w:val="20"/>
              </w:rPr>
              <w:t xml:space="preserve"> ед.)</w:t>
            </w:r>
          </w:p>
        </w:tc>
        <w:tc>
          <w:tcPr>
            <w:tcW w:w="2835" w:type="dxa"/>
          </w:tcPr>
          <w:p w:rsidR="00953C21" w:rsidRPr="008C1026" w:rsidRDefault="00953C21" w:rsidP="00E04C08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1</w:t>
            </w:r>
            <w:r w:rsidR="006F7BF0">
              <w:rPr>
                <w:sz w:val="20"/>
                <w:szCs w:val="20"/>
              </w:rPr>
              <w:t>1</w:t>
            </w:r>
            <w:r w:rsidRPr="008C1026">
              <w:rPr>
                <w:sz w:val="20"/>
                <w:szCs w:val="20"/>
              </w:rPr>
              <w:t>,</w:t>
            </w:r>
            <w:r w:rsidR="00E04C08">
              <w:rPr>
                <w:sz w:val="20"/>
                <w:szCs w:val="20"/>
              </w:rPr>
              <w:t>9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6F7BF0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- слесарь (0,</w:t>
            </w:r>
            <w:r w:rsidR="006F7BF0">
              <w:rPr>
                <w:sz w:val="20"/>
                <w:szCs w:val="20"/>
              </w:rPr>
              <w:t>25</w:t>
            </w:r>
            <w:r w:rsidRPr="008C1026">
              <w:rPr>
                <w:sz w:val="20"/>
                <w:szCs w:val="20"/>
              </w:rPr>
              <w:t xml:space="preserve"> ед.)</w:t>
            </w:r>
          </w:p>
        </w:tc>
        <w:tc>
          <w:tcPr>
            <w:tcW w:w="2835" w:type="dxa"/>
          </w:tcPr>
          <w:p w:rsidR="00953C21" w:rsidRPr="008C1026" w:rsidRDefault="00953C21" w:rsidP="00E04C08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3</w:t>
            </w:r>
            <w:r w:rsidR="003C49B9">
              <w:rPr>
                <w:sz w:val="20"/>
                <w:szCs w:val="20"/>
              </w:rPr>
              <w:t>3</w:t>
            </w:r>
            <w:r w:rsidR="00E04C08">
              <w:rPr>
                <w:sz w:val="20"/>
                <w:szCs w:val="20"/>
              </w:rPr>
              <w:t>,9</w:t>
            </w:r>
          </w:p>
        </w:tc>
      </w:tr>
      <w:tr w:rsidR="00953C21" w:rsidRPr="008C1026" w:rsidTr="00F241D3">
        <w:trPr>
          <w:trHeight w:val="387"/>
        </w:trPr>
        <w:tc>
          <w:tcPr>
            <w:tcW w:w="7763" w:type="dxa"/>
          </w:tcPr>
          <w:p w:rsidR="00953C21" w:rsidRPr="008C1026" w:rsidRDefault="00953C21" w:rsidP="00953C21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 xml:space="preserve">- рабочие текущего ремонта (эл. монтер, газосварщик,  водитель, кладовщик  - доля от затрат общих пропорционально площади дома)  </w:t>
            </w:r>
          </w:p>
        </w:tc>
        <w:tc>
          <w:tcPr>
            <w:tcW w:w="2835" w:type="dxa"/>
          </w:tcPr>
          <w:p w:rsidR="00953C21" w:rsidRPr="008C1026" w:rsidRDefault="00056623" w:rsidP="002157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53C21" w:rsidRPr="008C1026">
              <w:rPr>
                <w:sz w:val="20"/>
                <w:szCs w:val="20"/>
              </w:rPr>
              <w:t>1,</w:t>
            </w:r>
            <w:r w:rsidR="00215742">
              <w:rPr>
                <w:sz w:val="20"/>
                <w:szCs w:val="20"/>
              </w:rPr>
              <w:t>4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215742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- АУП (0,</w:t>
            </w:r>
            <w:r w:rsidR="00215742">
              <w:rPr>
                <w:sz w:val="20"/>
                <w:szCs w:val="20"/>
              </w:rPr>
              <w:t>3</w:t>
            </w:r>
            <w:r w:rsidRPr="008C1026">
              <w:rPr>
                <w:sz w:val="20"/>
                <w:szCs w:val="20"/>
              </w:rPr>
              <w:t xml:space="preserve"> ед.) </w:t>
            </w:r>
          </w:p>
        </w:tc>
        <w:tc>
          <w:tcPr>
            <w:tcW w:w="2835" w:type="dxa"/>
          </w:tcPr>
          <w:p w:rsidR="00953C21" w:rsidRPr="008C1026" w:rsidRDefault="00171965" w:rsidP="00171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  <w:r w:rsidR="00953C21" w:rsidRPr="008C102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E9024E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Итого заработной платы</w:t>
            </w:r>
          </w:p>
        </w:tc>
        <w:tc>
          <w:tcPr>
            <w:tcW w:w="2835" w:type="dxa"/>
          </w:tcPr>
          <w:p w:rsidR="00953C21" w:rsidRPr="008C1026" w:rsidRDefault="003C49B9" w:rsidP="00171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71965">
              <w:rPr>
                <w:sz w:val="20"/>
                <w:szCs w:val="20"/>
              </w:rPr>
              <w:t>2</w:t>
            </w:r>
            <w:r w:rsidR="0005662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</w:t>
            </w:r>
            <w:r w:rsidR="00171965">
              <w:rPr>
                <w:sz w:val="20"/>
                <w:szCs w:val="20"/>
              </w:rPr>
              <w:t>9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E9024E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Налоги на з/ плату 14,2%</w:t>
            </w:r>
          </w:p>
        </w:tc>
        <w:tc>
          <w:tcPr>
            <w:tcW w:w="2835" w:type="dxa"/>
          </w:tcPr>
          <w:p w:rsidR="00953C21" w:rsidRPr="008C1026" w:rsidRDefault="003C49B9" w:rsidP="00171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7196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 w:rsidR="00171965">
              <w:rPr>
                <w:sz w:val="20"/>
                <w:szCs w:val="20"/>
              </w:rPr>
              <w:t>7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056623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Материальные затраты</w:t>
            </w:r>
            <w:r w:rsidR="00C91121">
              <w:rPr>
                <w:sz w:val="20"/>
                <w:szCs w:val="20"/>
              </w:rPr>
              <w:t xml:space="preserve"> </w:t>
            </w:r>
            <w:r w:rsidR="00133EB5">
              <w:rPr>
                <w:sz w:val="20"/>
                <w:szCs w:val="20"/>
              </w:rPr>
              <w:t>(Текущий ремонт кровли</w:t>
            </w:r>
            <w:r w:rsidR="006404C7">
              <w:rPr>
                <w:sz w:val="20"/>
                <w:szCs w:val="20"/>
              </w:rPr>
              <w:t xml:space="preserve"> - 12м2 – </w:t>
            </w:r>
            <w:r w:rsidR="00CB70BC">
              <w:rPr>
                <w:sz w:val="20"/>
                <w:szCs w:val="20"/>
              </w:rPr>
              <w:t>11</w:t>
            </w:r>
            <w:r w:rsidR="00056623">
              <w:rPr>
                <w:sz w:val="20"/>
                <w:szCs w:val="20"/>
              </w:rPr>
              <w:t>9</w:t>
            </w:r>
            <w:r w:rsidR="00155019">
              <w:rPr>
                <w:sz w:val="20"/>
                <w:szCs w:val="20"/>
              </w:rPr>
              <w:t xml:space="preserve">59 </w:t>
            </w:r>
            <w:r w:rsidR="006404C7">
              <w:rPr>
                <w:sz w:val="20"/>
                <w:szCs w:val="20"/>
              </w:rPr>
              <w:t>руб.</w:t>
            </w:r>
            <w:r w:rsidR="00133EB5">
              <w:rPr>
                <w:sz w:val="20"/>
                <w:szCs w:val="20"/>
              </w:rPr>
              <w:t>,  ремонт подоконников в подъезде, частичная замена трубопровода горячей воды в техподполье, замена запорной арматуры</w:t>
            </w:r>
            <w:r w:rsidR="007F1C84">
              <w:rPr>
                <w:sz w:val="20"/>
                <w:szCs w:val="20"/>
              </w:rPr>
              <w:t xml:space="preserve"> – 2803 руб.</w:t>
            </w:r>
            <w:r w:rsidR="00360E76">
              <w:rPr>
                <w:sz w:val="20"/>
                <w:szCs w:val="20"/>
              </w:rPr>
              <w:t xml:space="preserve">, </w:t>
            </w:r>
            <w:r w:rsidR="006404C7">
              <w:rPr>
                <w:sz w:val="20"/>
                <w:szCs w:val="20"/>
              </w:rPr>
              <w:t xml:space="preserve">замена </w:t>
            </w:r>
            <w:r w:rsidR="002E3589">
              <w:rPr>
                <w:sz w:val="20"/>
                <w:szCs w:val="20"/>
              </w:rPr>
              <w:t xml:space="preserve">4-х </w:t>
            </w:r>
            <w:r w:rsidR="006404C7">
              <w:rPr>
                <w:sz w:val="20"/>
                <w:szCs w:val="20"/>
              </w:rPr>
              <w:t>манометров</w:t>
            </w:r>
            <w:r w:rsidR="002E3589">
              <w:rPr>
                <w:sz w:val="20"/>
                <w:szCs w:val="20"/>
              </w:rPr>
              <w:t xml:space="preserve"> – 648 руб.</w:t>
            </w:r>
            <w:r w:rsidR="006404C7">
              <w:rPr>
                <w:sz w:val="20"/>
                <w:szCs w:val="20"/>
              </w:rPr>
              <w:t xml:space="preserve">, </w:t>
            </w:r>
            <w:r w:rsidR="00360E76">
              <w:rPr>
                <w:sz w:val="20"/>
                <w:szCs w:val="20"/>
              </w:rPr>
              <w:t>изготовление и монтаж воздухосборника на стояке горячей воды на техэтаже, частичная замена электроарматуры</w:t>
            </w:r>
            <w:r w:rsidR="002E3589">
              <w:rPr>
                <w:sz w:val="20"/>
                <w:szCs w:val="20"/>
              </w:rPr>
              <w:t xml:space="preserve"> 150 руб.</w:t>
            </w:r>
            <w:r w:rsidR="00360E76">
              <w:rPr>
                <w:sz w:val="20"/>
                <w:szCs w:val="20"/>
              </w:rPr>
              <w:t>, замена электролампочек</w:t>
            </w:r>
            <w:r w:rsidR="00155019">
              <w:rPr>
                <w:sz w:val="20"/>
                <w:szCs w:val="20"/>
              </w:rPr>
              <w:t xml:space="preserve"> 90 шт. </w:t>
            </w:r>
            <w:r w:rsidR="00CB70BC">
              <w:rPr>
                <w:sz w:val="20"/>
                <w:szCs w:val="20"/>
              </w:rPr>
              <w:t>–</w:t>
            </w:r>
            <w:r w:rsidR="00155019">
              <w:rPr>
                <w:sz w:val="20"/>
                <w:szCs w:val="20"/>
              </w:rPr>
              <w:t xml:space="preserve"> </w:t>
            </w:r>
            <w:r w:rsidR="00CB70BC">
              <w:rPr>
                <w:sz w:val="20"/>
                <w:szCs w:val="20"/>
              </w:rPr>
              <w:t>671 руб.</w:t>
            </w:r>
            <w:r w:rsidR="006404C7">
              <w:rPr>
                <w:sz w:val="20"/>
                <w:szCs w:val="20"/>
              </w:rPr>
              <w:t>, дезинсекция техподполья, покраска контейнеров, контейнерной площадки, побелка деревьев, окраска бордюров, покос травы, завоз песка, ремонт и покраска оборудования детской площадки</w:t>
            </w:r>
            <w:r w:rsidR="002E3589">
              <w:rPr>
                <w:sz w:val="20"/>
                <w:szCs w:val="20"/>
              </w:rPr>
              <w:t>, ремонт ограждения – 6 п. м</w:t>
            </w:r>
            <w:r w:rsidR="00332A08">
              <w:rPr>
                <w:sz w:val="20"/>
                <w:szCs w:val="20"/>
              </w:rPr>
              <w:t xml:space="preserve">; материалы для санитарного содержания мест общего пользования – </w:t>
            </w:r>
            <w:r w:rsidR="00504355">
              <w:rPr>
                <w:sz w:val="20"/>
                <w:szCs w:val="20"/>
              </w:rPr>
              <w:t xml:space="preserve">5759 </w:t>
            </w:r>
            <w:r w:rsidR="00332A08">
              <w:rPr>
                <w:sz w:val="20"/>
                <w:szCs w:val="20"/>
              </w:rPr>
              <w:t>руб., материалы для текущего ремонта и благоустройства – 7350 руб.</w:t>
            </w:r>
            <w:r w:rsidR="00133EB5">
              <w:rPr>
                <w:sz w:val="20"/>
                <w:szCs w:val="20"/>
              </w:rPr>
              <w:t xml:space="preserve">) </w:t>
            </w:r>
            <w:r w:rsidR="00C9112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953C21" w:rsidRPr="008C1026" w:rsidRDefault="00056623" w:rsidP="002E35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E3589">
              <w:rPr>
                <w:sz w:val="20"/>
                <w:szCs w:val="20"/>
              </w:rPr>
              <w:t>9</w:t>
            </w:r>
            <w:r w:rsidR="00953C21" w:rsidRPr="008C1026">
              <w:rPr>
                <w:sz w:val="20"/>
                <w:szCs w:val="20"/>
              </w:rPr>
              <w:t>,</w:t>
            </w:r>
            <w:r w:rsidR="002E3589">
              <w:rPr>
                <w:sz w:val="20"/>
                <w:szCs w:val="20"/>
              </w:rPr>
              <w:t>3</w:t>
            </w:r>
          </w:p>
        </w:tc>
      </w:tr>
      <w:tr w:rsidR="00953C21" w:rsidRPr="008C1026" w:rsidTr="00F241D3">
        <w:trPr>
          <w:trHeight w:val="225"/>
        </w:trPr>
        <w:tc>
          <w:tcPr>
            <w:tcW w:w="7763" w:type="dxa"/>
          </w:tcPr>
          <w:p w:rsidR="00953C21" w:rsidRPr="008C1026" w:rsidRDefault="00953C21" w:rsidP="00E9024E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Аварийное обслуживание</w:t>
            </w:r>
          </w:p>
        </w:tc>
        <w:tc>
          <w:tcPr>
            <w:tcW w:w="2835" w:type="dxa"/>
          </w:tcPr>
          <w:p w:rsidR="00953C21" w:rsidRPr="008C1026" w:rsidRDefault="00A07AB6" w:rsidP="002157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953C21" w:rsidRPr="008C1026">
              <w:rPr>
                <w:sz w:val="20"/>
                <w:szCs w:val="20"/>
              </w:rPr>
              <w:t>,</w:t>
            </w:r>
            <w:r w:rsidR="00215742">
              <w:rPr>
                <w:sz w:val="20"/>
                <w:szCs w:val="20"/>
              </w:rPr>
              <w:t>3</w:t>
            </w:r>
          </w:p>
        </w:tc>
      </w:tr>
      <w:tr w:rsidR="00953C21" w:rsidRPr="008C1026" w:rsidTr="00C10ECF">
        <w:trPr>
          <w:trHeight w:val="240"/>
        </w:trPr>
        <w:tc>
          <w:tcPr>
            <w:tcW w:w="7763" w:type="dxa"/>
          </w:tcPr>
          <w:p w:rsidR="00811886" w:rsidRPr="008C1026" w:rsidRDefault="00953C21" w:rsidP="00811886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Страхование лифтов</w:t>
            </w:r>
          </w:p>
        </w:tc>
        <w:tc>
          <w:tcPr>
            <w:tcW w:w="2835" w:type="dxa"/>
          </w:tcPr>
          <w:p w:rsidR="00953C21" w:rsidRPr="008C1026" w:rsidRDefault="00953C21" w:rsidP="00E9024E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0,5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171965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У</w:t>
            </w:r>
            <w:r w:rsidR="00171965">
              <w:rPr>
                <w:sz w:val="20"/>
                <w:szCs w:val="20"/>
              </w:rPr>
              <w:t>держано МИВЦ</w:t>
            </w:r>
          </w:p>
        </w:tc>
        <w:tc>
          <w:tcPr>
            <w:tcW w:w="2835" w:type="dxa"/>
          </w:tcPr>
          <w:p w:rsidR="00953C21" w:rsidRPr="008C1026" w:rsidRDefault="00171965" w:rsidP="00171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A07AB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E9024E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Техобслуживание газопроводов</w:t>
            </w:r>
          </w:p>
        </w:tc>
        <w:tc>
          <w:tcPr>
            <w:tcW w:w="2835" w:type="dxa"/>
          </w:tcPr>
          <w:p w:rsidR="00953C21" w:rsidRPr="008C1026" w:rsidRDefault="00953C21" w:rsidP="00C91121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1,</w:t>
            </w:r>
            <w:r w:rsidR="00C91121">
              <w:rPr>
                <w:sz w:val="20"/>
                <w:szCs w:val="20"/>
              </w:rPr>
              <w:t>3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C91121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 xml:space="preserve">Затраты на весь обслуживаемый жилой фонд  (доля ж/ дома Хользунова, 70  </w:t>
            </w:r>
            <w:r w:rsidR="00C91121">
              <w:rPr>
                <w:sz w:val="20"/>
                <w:szCs w:val="20"/>
              </w:rPr>
              <w:t>а</w:t>
            </w:r>
            <w:r w:rsidRPr="008C1026">
              <w:rPr>
                <w:sz w:val="20"/>
                <w:szCs w:val="20"/>
              </w:rPr>
              <w:t xml:space="preserve"> пропорционально занимаемой площади), в т.ч.: </w:t>
            </w:r>
          </w:p>
        </w:tc>
        <w:tc>
          <w:tcPr>
            <w:tcW w:w="2835" w:type="dxa"/>
          </w:tcPr>
          <w:p w:rsidR="00953C21" w:rsidRPr="008C1026" w:rsidRDefault="00215742" w:rsidP="00171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71965">
              <w:rPr>
                <w:sz w:val="20"/>
                <w:szCs w:val="20"/>
              </w:rPr>
              <w:t>8</w:t>
            </w:r>
            <w:r w:rsidR="00953C21" w:rsidRPr="008C1026">
              <w:rPr>
                <w:sz w:val="20"/>
                <w:szCs w:val="20"/>
              </w:rPr>
              <w:t>,</w:t>
            </w:r>
            <w:r w:rsidR="00171965">
              <w:rPr>
                <w:sz w:val="20"/>
                <w:szCs w:val="20"/>
              </w:rPr>
              <w:t>7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E9024E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- услуги автотранспорта</w:t>
            </w:r>
          </w:p>
        </w:tc>
        <w:tc>
          <w:tcPr>
            <w:tcW w:w="2835" w:type="dxa"/>
          </w:tcPr>
          <w:p w:rsidR="00953C21" w:rsidRPr="008C1026" w:rsidRDefault="00215742" w:rsidP="002157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</w:t>
            </w:r>
            <w:r w:rsidR="00953C21" w:rsidRPr="008C1026">
              <w:rPr>
                <w:sz w:val="20"/>
                <w:szCs w:val="20"/>
              </w:rPr>
              <w:t>2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215742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- канцелярские</w:t>
            </w:r>
            <w:r w:rsidR="00215742">
              <w:rPr>
                <w:sz w:val="20"/>
                <w:szCs w:val="20"/>
              </w:rPr>
              <w:t>,</w:t>
            </w:r>
            <w:r w:rsidRPr="008C1026">
              <w:rPr>
                <w:sz w:val="20"/>
                <w:szCs w:val="20"/>
              </w:rPr>
              <w:t xml:space="preserve"> почтовые</w:t>
            </w:r>
            <w:r w:rsidR="00215742">
              <w:rPr>
                <w:sz w:val="20"/>
                <w:szCs w:val="20"/>
              </w:rPr>
              <w:t>, норариальные</w:t>
            </w:r>
            <w:r w:rsidRPr="008C1026">
              <w:rPr>
                <w:sz w:val="20"/>
                <w:szCs w:val="20"/>
              </w:rPr>
              <w:t xml:space="preserve"> расходы</w:t>
            </w:r>
          </w:p>
        </w:tc>
        <w:tc>
          <w:tcPr>
            <w:tcW w:w="2835" w:type="dxa"/>
          </w:tcPr>
          <w:p w:rsidR="00953C21" w:rsidRPr="008C1026" w:rsidRDefault="00215742" w:rsidP="002157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953C21" w:rsidRPr="008C1026">
              <w:rPr>
                <w:sz w:val="20"/>
                <w:szCs w:val="20"/>
              </w:rPr>
              <w:t>0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C91121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 xml:space="preserve">- </w:t>
            </w:r>
            <w:r w:rsidR="00C91121">
              <w:rPr>
                <w:sz w:val="20"/>
                <w:szCs w:val="20"/>
              </w:rPr>
              <w:t>материалы</w:t>
            </w:r>
          </w:p>
        </w:tc>
        <w:tc>
          <w:tcPr>
            <w:tcW w:w="2835" w:type="dxa"/>
          </w:tcPr>
          <w:p w:rsidR="00953C21" w:rsidRPr="008C1026" w:rsidRDefault="00953C21" w:rsidP="00C91121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0,</w:t>
            </w:r>
            <w:r w:rsidR="00C91121">
              <w:rPr>
                <w:sz w:val="20"/>
                <w:szCs w:val="20"/>
              </w:rPr>
              <w:t>9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E9024E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- услуги связи</w:t>
            </w:r>
          </w:p>
        </w:tc>
        <w:tc>
          <w:tcPr>
            <w:tcW w:w="2835" w:type="dxa"/>
          </w:tcPr>
          <w:p w:rsidR="00953C21" w:rsidRPr="008C1026" w:rsidRDefault="00953C21" w:rsidP="00215742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1,</w:t>
            </w:r>
            <w:r w:rsidR="00215742">
              <w:rPr>
                <w:sz w:val="20"/>
                <w:szCs w:val="20"/>
              </w:rPr>
              <w:t>9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E9024E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- информационные услуги</w:t>
            </w:r>
          </w:p>
        </w:tc>
        <w:tc>
          <w:tcPr>
            <w:tcW w:w="2835" w:type="dxa"/>
          </w:tcPr>
          <w:p w:rsidR="00953C21" w:rsidRPr="008C1026" w:rsidRDefault="00215742" w:rsidP="002157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53C21" w:rsidRPr="008C102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E9024E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- содержание конторы (отопление, водоснабжение, эл. энергия, охрана и пр.)</w:t>
            </w:r>
          </w:p>
        </w:tc>
        <w:tc>
          <w:tcPr>
            <w:tcW w:w="2835" w:type="dxa"/>
          </w:tcPr>
          <w:p w:rsidR="00953C21" w:rsidRPr="008C1026" w:rsidRDefault="00C91121" w:rsidP="00C911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15742">
              <w:rPr>
                <w:sz w:val="20"/>
                <w:szCs w:val="20"/>
              </w:rPr>
              <w:t>,8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A40501" w:rsidP="00E902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</w:t>
            </w:r>
            <w:r w:rsidR="00953C21" w:rsidRPr="008C1026">
              <w:rPr>
                <w:sz w:val="20"/>
                <w:szCs w:val="20"/>
              </w:rPr>
              <w:t xml:space="preserve">алоговые платежи </w:t>
            </w:r>
          </w:p>
        </w:tc>
        <w:tc>
          <w:tcPr>
            <w:tcW w:w="2835" w:type="dxa"/>
          </w:tcPr>
          <w:p w:rsidR="00953C21" w:rsidRPr="008C1026" w:rsidRDefault="00215742" w:rsidP="002157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953C21" w:rsidRPr="008C102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A40501" w:rsidP="00E902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</w:t>
            </w:r>
            <w:r w:rsidR="00953C21" w:rsidRPr="008C1026">
              <w:rPr>
                <w:sz w:val="20"/>
                <w:szCs w:val="20"/>
              </w:rPr>
              <w:t>слуги банка по ведению расчетного счета</w:t>
            </w:r>
          </w:p>
        </w:tc>
        <w:tc>
          <w:tcPr>
            <w:tcW w:w="2835" w:type="dxa"/>
          </w:tcPr>
          <w:p w:rsidR="00953C21" w:rsidRPr="008C1026" w:rsidRDefault="00C91121" w:rsidP="00C911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53C21" w:rsidRPr="008C102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</w:p>
        </w:tc>
      </w:tr>
      <w:tr w:rsidR="00215742" w:rsidRPr="008C1026" w:rsidTr="00F241D3">
        <w:tc>
          <w:tcPr>
            <w:tcW w:w="7763" w:type="dxa"/>
          </w:tcPr>
          <w:p w:rsidR="00215742" w:rsidRDefault="00215742" w:rsidP="002157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подписка</w:t>
            </w:r>
          </w:p>
        </w:tc>
        <w:tc>
          <w:tcPr>
            <w:tcW w:w="2835" w:type="dxa"/>
          </w:tcPr>
          <w:p w:rsidR="00215742" w:rsidRPr="008C1026" w:rsidRDefault="007A72FC" w:rsidP="00C911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215742" w:rsidRPr="008C1026" w:rsidTr="00F241D3">
        <w:tc>
          <w:tcPr>
            <w:tcW w:w="7763" w:type="dxa"/>
          </w:tcPr>
          <w:p w:rsidR="00215742" w:rsidRDefault="00215742" w:rsidP="002157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передача отчетности через Интернет</w:t>
            </w:r>
          </w:p>
        </w:tc>
        <w:tc>
          <w:tcPr>
            <w:tcW w:w="2835" w:type="dxa"/>
          </w:tcPr>
          <w:p w:rsidR="00215742" w:rsidRPr="008C1026" w:rsidRDefault="00AB7A32" w:rsidP="00C911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E9024E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Итого расходов</w:t>
            </w:r>
          </w:p>
        </w:tc>
        <w:tc>
          <w:tcPr>
            <w:tcW w:w="2835" w:type="dxa"/>
          </w:tcPr>
          <w:p w:rsidR="00953C21" w:rsidRPr="008C1026" w:rsidRDefault="00AB7A32" w:rsidP="00171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71965">
              <w:rPr>
                <w:sz w:val="20"/>
                <w:szCs w:val="20"/>
              </w:rPr>
              <w:t>3</w:t>
            </w:r>
            <w:r w:rsidR="003452D6">
              <w:rPr>
                <w:sz w:val="20"/>
                <w:szCs w:val="20"/>
              </w:rPr>
              <w:t>4,</w:t>
            </w:r>
            <w:r w:rsidR="00171965">
              <w:rPr>
                <w:sz w:val="20"/>
                <w:szCs w:val="20"/>
              </w:rPr>
              <w:t>9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E9024E">
            <w:pPr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В расчете на 1 кв. м в месяц</w:t>
            </w:r>
            <w:r w:rsidR="00A07AB6">
              <w:rPr>
                <w:sz w:val="20"/>
                <w:szCs w:val="20"/>
              </w:rPr>
              <w:t>, руб.</w:t>
            </w:r>
          </w:p>
        </w:tc>
        <w:tc>
          <w:tcPr>
            <w:tcW w:w="2835" w:type="dxa"/>
          </w:tcPr>
          <w:p w:rsidR="00953C21" w:rsidRPr="008C1026" w:rsidRDefault="00AB7A32" w:rsidP="00171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</w:t>
            </w:r>
            <w:r w:rsidR="00171965">
              <w:rPr>
                <w:sz w:val="20"/>
                <w:szCs w:val="20"/>
              </w:rPr>
              <w:t>45</w:t>
            </w:r>
          </w:p>
        </w:tc>
      </w:tr>
      <w:tr w:rsidR="00AB7A32" w:rsidRPr="008C1026" w:rsidTr="00F241D3">
        <w:tc>
          <w:tcPr>
            <w:tcW w:w="7763" w:type="dxa"/>
          </w:tcPr>
          <w:p w:rsidR="00AB7A32" w:rsidRPr="008C1026" w:rsidRDefault="00AB7A32" w:rsidP="00AB7A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Убыток</w:t>
            </w:r>
          </w:p>
        </w:tc>
        <w:tc>
          <w:tcPr>
            <w:tcW w:w="2835" w:type="dxa"/>
          </w:tcPr>
          <w:p w:rsidR="00AB7A32" w:rsidRDefault="00AB7A32" w:rsidP="003452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171965">
              <w:rPr>
                <w:sz w:val="20"/>
                <w:szCs w:val="20"/>
              </w:rPr>
              <w:t>8,3</w:t>
            </w:r>
          </w:p>
        </w:tc>
      </w:tr>
    </w:tbl>
    <w:p w:rsidR="00A40501" w:rsidRDefault="00A40501" w:rsidP="008C1026">
      <w:pPr>
        <w:pStyle w:val="2"/>
        <w:rPr>
          <w:sz w:val="20"/>
          <w:szCs w:val="20"/>
        </w:rPr>
      </w:pPr>
      <w:bookmarkStart w:id="0" w:name="_GoBack"/>
      <w:bookmarkEnd w:id="0"/>
    </w:p>
    <w:sectPr w:rsidR="00A40501" w:rsidSect="008C102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92E60"/>
    <w:rsid w:val="00056623"/>
    <w:rsid w:val="00085230"/>
    <w:rsid w:val="00104183"/>
    <w:rsid w:val="00133EB5"/>
    <w:rsid w:val="00155019"/>
    <w:rsid w:val="00171965"/>
    <w:rsid w:val="00192E60"/>
    <w:rsid w:val="001C1E0A"/>
    <w:rsid w:val="001F6A45"/>
    <w:rsid w:val="00215742"/>
    <w:rsid w:val="0028095C"/>
    <w:rsid w:val="002E3589"/>
    <w:rsid w:val="00306270"/>
    <w:rsid w:val="00332A08"/>
    <w:rsid w:val="003445F8"/>
    <w:rsid w:val="003452D6"/>
    <w:rsid w:val="0035668F"/>
    <w:rsid w:val="00360E76"/>
    <w:rsid w:val="003C49B9"/>
    <w:rsid w:val="00420AE8"/>
    <w:rsid w:val="004535F3"/>
    <w:rsid w:val="0047411C"/>
    <w:rsid w:val="00504355"/>
    <w:rsid w:val="005178A8"/>
    <w:rsid w:val="005306AB"/>
    <w:rsid w:val="0054021F"/>
    <w:rsid w:val="00554C17"/>
    <w:rsid w:val="005857BD"/>
    <w:rsid w:val="005B7577"/>
    <w:rsid w:val="005F1F3E"/>
    <w:rsid w:val="0061423D"/>
    <w:rsid w:val="006404C7"/>
    <w:rsid w:val="006960CC"/>
    <w:rsid w:val="006B1D9F"/>
    <w:rsid w:val="006F543E"/>
    <w:rsid w:val="006F7BF0"/>
    <w:rsid w:val="00776B39"/>
    <w:rsid w:val="007A72FC"/>
    <w:rsid w:val="007E77ED"/>
    <w:rsid w:val="007F1C84"/>
    <w:rsid w:val="00811886"/>
    <w:rsid w:val="008334FF"/>
    <w:rsid w:val="008757FE"/>
    <w:rsid w:val="00895CB1"/>
    <w:rsid w:val="008B1D63"/>
    <w:rsid w:val="008C1026"/>
    <w:rsid w:val="00953C21"/>
    <w:rsid w:val="00972322"/>
    <w:rsid w:val="00975F1C"/>
    <w:rsid w:val="009E70F5"/>
    <w:rsid w:val="00A07AB6"/>
    <w:rsid w:val="00A400DE"/>
    <w:rsid w:val="00A40501"/>
    <w:rsid w:val="00A60EF2"/>
    <w:rsid w:val="00A63005"/>
    <w:rsid w:val="00A9531F"/>
    <w:rsid w:val="00AB3DFA"/>
    <w:rsid w:val="00AB3F8D"/>
    <w:rsid w:val="00AB7A32"/>
    <w:rsid w:val="00AF641F"/>
    <w:rsid w:val="00B23700"/>
    <w:rsid w:val="00B4715D"/>
    <w:rsid w:val="00B77E26"/>
    <w:rsid w:val="00B85B64"/>
    <w:rsid w:val="00C102D5"/>
    <w:rsid w:val="00C10ECF"/>
    <w:rsid w:val="00C26572"/>
    <w:rsid w:val="00C454AC"/>
    <w:rsid w:val="00C91121"/>
    <w:rsid w:val="00CB70BC"/>
    <w:rsid w:val="00D31F2C"/>
    <w:rsid w:val="00D774A5"/>
    <w:rsid w:val="00D95E5C"/>
    <w:rsid w:val="00DB131A"/>
    <w:rsid w:val="00DD0087"/>
    <w:rsid w:val="00E04C08"/>
    <w:rsid w:val="00E5306C"/>
    <w:rsid w:val="00E9024E"/>
    <w:rsid w:val="00EE00B7"/>
    <w:rsid w:val="00F241D3"/>
    <w:rsid w:val="00F94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63"/>
    <w:rPr>
      <w:sz w:val="24"/>
      <w:szCs w:val="24"/>
    </w:rPr>
  </w:style>
  <w:style w:type="paragraph" w:styleId="1">
    <w:name w:val="heading 1"/>
    <w:basedOn w:val="a"/>
    <w:next w:val="a"/>
    <w:qFormat/>
    <w:rsid w:val="008B1D63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8B1D63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B1D63"/>
    <w:pPr>
      <w:jc w:val="center"/>
    </w:pPr>
    <w:rPr>
      <w:b/>
      <w:bCs/>
      <w:sz w:val="32"/>
    </w:rPr>
  </w:style>
  <w:style w:type="paragraph" w:styleId="a4">
    <w:name w:val="Title"/>
    <w:basedOn w:val="a"/>
    <w:qFormat/>
    <w:rsid w:val="00EE00B7"/>
    <w:pPr>
      <w:jc w:val="center"/>
    </w:pPr>
    <w:rPr>
      <w:b/>
      <w:bCs/>
      <w:sz w:val="32"/>
    </w:rPr>
  </w:style>
  <w:style w:type="paragraph" w:styleId="a5">
    <w:name w:val="Balloon Text"/>
    <w:basedOn w:val="a"/>
    <w:link w:val="a6"/>
    <w:rsid w:val="00D774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774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7;&#1077;&#1083;&#1077;&#1085;&#1077;&#1074;&#1072;\&#1054;&#1090;&#1095;&#1077;&#1090;&#1099;%202008,2009%20&#1080;%20&#1089;&#1084;&#1077;&#1090;&#1099;%202009,2010\&#1061;&#1086;&#1083;&#1100;&#1079;&#1091;&#1085;&#1086;&#1074;&#1072;,%2070%20&#1040;\&#1057;&#1084;&#1077;&#1090;&#1072;%20&#1061;&#1086;&#1083;&#1100;&#1079;&#1091;&#1085;&#1086;&#1074;&#1072;,%2070%20&#1040;%20&#1085;&#1072;%202010%20&#1075;&#1086;&#1076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Смета Хользунова, 70 А на 2010 год</Template>
  <TotalTime>212</TotalTime>
  <Pages>1</Pages>
  <Words>340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Смета доходов и расходов </vt:lpstr>
    </vt:vector>
  </TitlesOfParts>
  <Company>Организация</Company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Смета доходов и расходов </dc:title>
  <dc:subject/>
  <dc:creator>Kaskad Kaskad</dc:creator>
  <cp:keywords/>
  <cp:lastModifiedBy>Лилия</cp:lastModifiedBy>
  <cp:revision>11</cp:revision>
  <cp:lastPrinted>2011-04-06T12:47:00Z</cp:lastPrinted>
  <dcterms:created xsi:type="dcterms:W3CDTF">2010-06-07T04:54:00Z</dcterms:created>
  <dcterms:modified xsi:type="dcterms:W3CDTF">2012-02-15T10:21:00Z</dcterms:modified>
</cp:coreProperties>
</file>